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B55A8" w14:textId="4F6420C5" w:rsidR="00D72866" w:rsidRDefault="00D72866" w:rsidP="00D728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SCHYPSTAL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</w:rPr>
        <w:t>)</w:t>
      </w:r>
    </w:p>
    <w:p w14:paraId="4A420ADD" w14:textId="77777777" w:rsidR="00D72866" w:rsidRDefault="00D72866" w:rsidP="00D728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2A78B49" w14:textId="77777777" w:rsidR="00D72866" w:rsidRDefault="00D72866" w:rsidP="00D72866">
      <w:pPr>
        <w:pStyle w:val="NoSpacing"/>
        <w:rPr>
          <w:rFonts w:cs="Times New Roman"/>
          <w:szCs w:val="24"/>
        </w:rPr>
      </w:pPr>
    </w:p>
    <w:p w14:paraId="509768E7" w14:textId="77777777" w:rsidR="00D72866" w:rsidRDefault="00D72866" w:rsidP="00D72866">
      <w:pPr>
        <w:pStyle w:val="NoSpacing"/>
        <w:rPr>
          <w:rFonts w:cs="Times New Roman"/>
          <w:szCs w:val="24"/>
        </w:rPr>
      </w:pPr>
    </w:p>
    <w:p w14:paraId="5BA049A5" w14:textId="2A670001" w:rsidR="00D72866" w:rsidRDefault="00D72866" w:rsidP="00D728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3 Sep.1414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 xml:space="preserve"> in Grampound.</w:t>
      </w:r>
    </w:p>
    <w:p w14:paraId="2F363614" w14:textId="31C986C8" w:rsidR="00D72866" w:rsidRDefault="00D72866" w:rsidP="00D728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>)</w:t>
      </w:r>
    </w:p>
    <w:p w14:paraId="4DC56FC3" w14:textId="77777777" w:rsidR="00D72866" w:rsidRDefault="00D72866" w:rsidP="00D72866">
      <w:pPr>
        <w:pStyle w:val="NoSpacing"/>
        <w:rPr>
          <w:rFonts w:cs="Times New Roman"/>
          <w:szCs w:val="24"/>
        </w:rPr>
      </w:pPr>
    </w:p>
    <w:p w14:paraId="2A5D6528" w14:textId="77777777" w:rsidR="00D72866" w:rsidRDefault="00D72866" w:rsidP="00D72866">
      <w:pPr>
        <w:pStyle w:val="NoSpacing"/>
        <w:rPr>
          <w:rFonts w:cs="Times New Roman"/>
          <w:szCs w:val="24"/>
        </w:rPr>
      </w:pPr>
    </w:p>
    <w:p w14:paraId="5BFE76C9" w14:textId="77777777" w:rsidR="00D72866" w:rsidRPr="002F0FCE" w:rsidRDefault="00D72866" w:rsidP="00D728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420B768A" w14:textId="4C1FF342" w:rsidR="00BA00AB" w:rsidRPr="00D72866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D728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03422" w14:textId="77777777" w:rsidR="00D72866" w:rsidRDefault="00D72866" w:rsidP="009139A6">
      <w:r>
        <w:separator/>
      </w:r>
    </w:p>
  </w:endnote>
  <w:endnote w:type="continuationSeparator" w:id="0">
    <w:p w14:paraId="10B299C4" w14:textId="77777777" w:rsidR="00D72866" w:rsidRDefault="00D728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78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DAC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59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F6BE4" w14:textId="77777777" w:rsidR="00D72866" w:rsidRDefault="00D72866" w:rsidP="009139A6">
      <w:r>
        <w:separator/>
      </w:r>
    </w:p>
  </w:footnote>
  <w:footnote w:type="continuationSeparator" w:id="0">
    <w:p w14:paraId="3C761FBE" w14:textId="77777777" w:rsidR="00D72866" w:rsidRDefault="00D728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E8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F0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87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86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286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B3FFF"/>
  <w15:chartTrackingRefBased/>
  <w15:docId w15:val="{70F2ED95-FCE0-42FF-8ED4-93F72837C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2022-12-06T13:17:00Z</dcterms:created>
  <dcterms:modified xsi:type="dcterms:W3CDTF">2022-12-06T13:18:00Z</dcterms:modified>
</cp:coreProperties>
</file>